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26" w:rsidRDefault="009C1A26" w:rsidP="00A81E1D">
      <w:pPr>
        <w:pStyle w:val="NoSpacing"/>
        <w:ind w:left="5103"/>
        <w:jc w:val="right"/>
        <w:rPr>
          <w:rFonts w:ascii="Times New Roman" w:hAnsi="Times New Roman"/>
          <w:sz w:val="24"/>
          <w:szCs w:val="24"/>
        </w:rPr>
      </w:pPr>
    </w:p>
    <w:p w:rsidR="009C1A26" w:rsidRDefault="009C1A26" w:rsidP="00A81E1D">
      <w:pPr>
        <w:pStyle w:val="NoSpacing"/>
        <w:ind w:left="5103"/>
        <w:jc w:val="right"/>
        <w:rPr>
          <w:rFonts w:ascii="Times New Roman" w:hAnsi="Times New Roman"/>
          <w:sz w:val="24"/>
          <w:szCs w:val="24"/>
        </w:rPr>
      </w:pPr>
      <w:r w:rsidRPr="0085532B">
        <w:rPr>
          <w:rFonts w:ascii="Times New Roman" w:hAnsi="Times New Roman"/>
          <w:sz w:val="24"/>
          <w:szCs w:val="24"/>
        </w:rPr>
        <w:t xml:space="preserve">Приложение </w:t>
      </w:r>
    </w:p>
    <w:p w:rsidR="009C1A26" w:rsidRPr="009374F5" w:rsidRDefault="009C1A26" w:rsidP="00A81E1D">
      <w:pPr>
        <w:pStyle w:val="NoSpacing"/>
        <w:ind w:left="5103"/>
        <w:jc w:val="both"/>
        <w:rPr>
          <w:rFonts w:ascii="Times New Roman" w:hAnsi="Times New Roman"/>
          <w:sz w:val="24"/>
          <w:szCs w:val="24"/>
        </w:rPr>
      </w:pPr>
      <w:r w:rsidRPr="0085532B">
        <w:rPr>
          <w:rFonts w:ascii="Times New Roman" w:hAnsi="Times New Roman"/>
          <w:sz w:val="24"/>
          <w:szCs w:val="24"/>
        </w:rPr>
        <w:t xml:space="preserve">к </w:t>
      </w:r>
      <w:r w:rsidRPr="009374F5">
        <w:rPr>
          <w:rFonts w:ascii="Times New Roman" w:hAnsi="Times New Roman"/>
          <w:sz w:val="24"/>
          <w:szCs w:val="24"/>
        </w:rPr>
        <w:t>Порядк</w:t>
      </w:r>
      <w:r>
        <w:rPr>
          <w:rFonts w:ascii="Times New Roman" w:hAnsi="Times New Roman"/>
          <w:sz w:val="24"/>
          <w:szCs w:val="24"/>
        </w:rPr>
        <w:t xml:space="preserve">у </w:t>
      </w:r>
      <w:r w:rsidRPr="009374F5">
        <w:rPr>
          <w:rFonts w:ascii="Times New Roman" w:hAnsi="Times New Roman"/>
          <w:sz w:val="24"/>
          <w:szCs w:val="24"/>
        </w:rPr>
        <w:t>размещения информации 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74F5">
        <w:rPr>
          <w:rFonts w:ascii="Times New Roman" w:hAnsi="Times New Roman"/>
          <w:sz w:val="24"/>
          <w:szCs w:val="24"/>
        </w:rPr>
        <w:t>среднемесячной заработной плате руководителей, их заместителей и главных бухгалтеров муниципальных учреждений и муниципальных унитарных предприятий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74F5">
        <w:rPr>
          <w:rFonts w:ascii="Times New Roman" w:hAnsi="Times New Roman"/>
          <w:sz w:val="24"/>
          <w:szCs w:val="24"/>
        </w:rPr>
        <w:t>Новобурасского муниципального района</w:t>
      </w:r>
    </w:p>
    <w:p w:rsidR="009C1A26" w:rsidRDefault="009C1A26" w:rsidP="00A81E1D">
      <w:pPr>
        <w:pStyle w:val="NoSpacing"/>
        <w:ind w:left="5103"/>
        <w:jc w:val="both"/>
        <w:rPr>
          <w:rFonts w:ascii="Times New Roman" w:hAnsi="Times New Roman"/>
          <w:sz w:val="28"/>
          <w:szCs w:val="28"/>
        </w:rPr>
      </w:pPr>
    </w:p>
    <w:p w:rsidR="009C1A26" w:rsidRDefault="009C1A26" w:rsidP="00A81E1D">
      <w:pPr>
        <w:pStyle w:val="NoSpacing"/>
        <w:ind w:left="5103"/>
        <w:jc w:val="both"/>
        <w:rPr>
          <w:rFonts w:ascii="Times New Roman" w:hAnsi="Times New Roman"/>
          <w:sz w:val="28"/>
          <w:szCs w:val="28"/>
        </w:rPr>
      </w:pPr>
    </w:p>
    <w:p w:rsidR="009C1A26" w:rsidRDefault="009C1A26" w:rsidP="00A81E1D">
      <w:pPr>
        <w:pStyle w:val="NoSpacing"/>
        <w:ind w:left="5103"/>
        <w:jc w:val="both"/>
        <w:rPr>
          <w:rFonts w:ascii="Times New Roman" w:hAnsi="Times New Roman"/>
          <w:sz w:val="28"/>
          <w:szCs w:val="28"/>
        </w:rPr>
      </w:pPr>
    </w:p>
    <w:p w:rsidR="009C1A26" w:rsidRPr="009374F5" w:rsidRDefault="009C1A26" w:rsidP="00A81E1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374F5">
        <w:rPr>
          <w:rFonts w:ascii="Times New Roman" w:hAnsi="Times New Roman"/>
          <w:b/>
          <w:sz w:val="28"/>
          <w:szCs w:val="28"/>
        </w:rPr>
        <w:t>ИНФОРМАЦИЯ</w:t>
      </w:r>
    </w:p>
    <w:p w:rsidR="009C1A26" w:rsidRDefault="009C1A26" w:rsidP="00A81E1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9374F5">
        <w:rPr>
          <w:rFonts w:ascii="Times New Roman" w:hAnsi="Times New Roman"/>
          <w:b/>
          <w:sz w:val="28"/>
          <w:szCs w:val="28"/>
        </w:rPr>
        <w:t>о среднемесячной заработной плате руководителей, их заместителей и главных бухгалтеров</w:t>
      </w:r>
    </w:p>
    <w:p w:rsidR="009C1A26" w:rsidRDefault="009C1A26" w:rsidP="00A81E1D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0"/>
        <w:gridCol w:w="3477"/>
        <w:gridCol w:w="1895"/>
        <w:gridCol w:w="1613"/>
        <w:gridCol w:w="2026"/>
      </w:tblGrid>
      <w:tr w:rsidR="009C1A26" w:rsidRPr="00564738" w:rsidTr="00A81E1D">
        <w:tc>
          <w:tcPr>
            <w:tcW w:w="560" w:type="dxa"/>
          </w:tcPr>
          <w:p w:rsidR="009C1A26" w:rsidRPr="00564738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9C1A26" w:rsidRPr="00564738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477" w:type="dxa"/>
          </w:tcPr>
          <w:p w:rsidR="009C1A26" w:rsidRPr="00564738" w:rsidRDefault="009C1A26" w:rsidP="00A81E1D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hAnsi="Times New Roman"/>
                <w:b/>
                <w:sz w:val="24"/>
                <w:szCs w:val="24"/>
              </w:rPr>
              <w:t>Наименование муниципального учреждения,муниципального унитарного предприятия</w:t>
            </w:r>
          </w:p>
        </w:tc>
        <w:tc>
          <w:tcPr>
            <w:tcW w:w="1895" w:type="dxa"/>
          </w:tcPr>
          <w:p w:rsidR="009C1A26" w:rsidRPr="00564738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hAnsi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613" w:type="dxa"/>
          </w:tcPr>
          <w:p w:rsidR="009C1A26" w:rsidRPr="00564738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026" w:type="dxa"/>
          </w:tcPr>
          <w:p w:rsidR="009C1A26" w:rsidRPr="00564738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4738">
              <w:rPr>
                <w:rFonts w:ascii="Times New Roman" w:hAnsi="Times New Roman"/>
                <w:b/>
                <w:sz w:val="24"/>
                <w:szCs w:val="24"/>
              </w:rPr>
              <w:t xml:space="preserve">Среднемесячная заработная плата, руб </w:t>
            </w:r>
          </w:p>
        </w:tc>
      </w:tr>
      <w:tr w:rsidR="009C1A26" w:rsidRPr="00564738" w:rsidTr="00A81E1D">
        <w:tc>
          <w:tcPr>
            <w:tcW w:w="560" w:type="dxa"/>
          </w:tcPr>
          <w:p w:rsidR="009C1A26" w:rsidRPr="00A81E1D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E1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477" w:type="dxa"/>
          </w:tcPr>
          <w:p w:rsidR="009C1A26" w:rsidRPr="00A81E1D" w:rsidRDefault="009C1A26" w:rsidP="00A81E1D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A81E1D">
              <w:rPr>
                <w:rFonts w:ascii="Times New Roman" w:hAnsi="Times New Roman"/>
                <w:b/>
                <w:sz w:val="24"/>
                <w:szCs w:val="24"/>
              </w:rPr>
              <w:t>МОУ «СОШ с.Тепловка Новобурасского района Саратовской области»</w:t>
            </w:r>
          </w:p>
        </w:tc>
        <w:tc>
          <w:tcPr>
            <w:tcW w:w="1895" w:type="dxa"/>
          </w:tcPr>
          <w:p w:rsidR="009C1A26" w:rsidRPr="00A81E1D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Новосардова Анна Николаевна</w:t>
            </w:r>
          </w:p>
        </w:tc>
        <w:tc>
          <w:tcPr>
            <w:tcW w:w="1613" w:type="dxa"/>
          </w:tcPr>
          <w:p w:rsidR="009C1A26" w:rsidRPr="00A81E1D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директор школы</w:t>
            </w:r>
          </w:p>
        </w:tc>
        <w:tc>
          <w:tcPr>
            <w:tcW w:w="2026" w:type="dxa"/>
          </w:tcPr>
          <w:p w:rsidR="009C1A26" w:rsidRPr="00A81E1D" w:rsidRDefault="009C1A26" w:rsidP="00A222E9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49935.43</w:t>
            </w:r>
          </w:p>
        </w:tc>
      </w:tr>
      <w:tr w:rsidR="009C1A26" w:rsidRPr="00564738" w:rsidTr="00A81E1D">
        <w:tc>
          <w:tcPr>
            <w:tcW w:w="560" w:type="dxa"/>
          </w:tcPr>
          <w:p w:rsidR="009C1A26" w:rsidRPr="00A81E1D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477" w:type="dxa"/>
          </w:tcPr>
          <w:p w:rsidR="009C1A26" w:rsidRDefault="009C1A26">
            <w:r w:rsidRPr="00A604F8">
              <w:rPr>
                <w:rFonts w:ascii="Times New Roman" w:hAnsi="Times New Roman"/>
                <w:b/>
                <w:sz w:val="24"/>
                <w:szCs w:val="24"/>
              </w:rPr>
              <w:t>МОУ «СОШ с.Тепловка Новобурасского района Саратовской области»</w:t>
            </w:r>
          </w:p>
        </w:tc>
        <w:tc>
          <w:tcPr>
            <w:tcW w:w="1895" w:type="dxa"/>
          </w:tcPr>
          <w:p w:rsidR="009C1A26" w:rsidRPr="00A81E1D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Сосновцева Ирина Владимировна</w:t>
            </w:r>
          </w:p>
        </w:tc>
        <w:tc>
          <w:tcPr>
            <w:tcW w:w="1613" w:type="dxa"/>
          </w:tcPr>
          <w:p w:rsidR="009C1A26" w:rsidRPr="00A81E1D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заместитель директора по УВР </w:t>
            </w:r>
          </w:p>
        </w:tc>
        <w:tc>
          <w:tcPr>
            <w:tcW w:w="2026" w:type="dxa"/>
          </w:tcPr>
          <w:p w:rsidR="009C1A26" w:rsidRPr="00A81E1D" w:rsidRDefault="009C1A26" w:rsidP="00A222E9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34923.14</w:t>
            </w:r>
          </w:p>
        </w:tc>
      </w:tr>
      <w:tr w:rsidR="009C1A26" w:rsidRPr="00564738" w:rsidTr="00A81E1D">
        <w:tc>
          <w:tcPr>
            <w:tcW w:w="560" w:type="dxa"/>
          </w:tcPr>
          <w:p w:rsidR="009C1A26" w:rsidRPr="00A81E1D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477" w:type="dxa"/>
          </w:tcPr>
          <w:p w:rsidR="009C1A26" w:rsidRDefault="009C1A26">
            <w:r w:rsidRPr="00A604F8">
              <w:rPr>
                <w:rFonts w:ascii="Times New Roman" w:hAnsi="Times New Roman"/>
                <w:b/>
                <w:sz w:val="24"/>
                <w:szCs w:val="24"/>
              </w:rPr>
              <w:t>МОУ «СОШ с.Тепловка Новобурасского района Саратовской области»</w:t>
            </w:r>
          </w:p>
        </w:tc>
        <w:tc>
          <w:tcPr>
            <w:tcW w:w="1895" w:type="dxa"/>
          </w:tcPr>
          <w:p w:rsidR="009C1A26" w:rsidRPr="00A81E1D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Муртазина Таскира Исмаиловна </w:t>
            </w:r>
          </w:p>
        </w:tc>
        <w:tc>
          <w:tcPr>
            <w:tcW w:w="1613" w:type="dxa"/>
          </w:tcPr>
          <w:p w:rsidR="009C1A26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заместитель директора по ВР </w:t>
            </w:r>
          </w:p>
          <w:p w:rsidR="009C1A26" w:rsidRPr="00A81E1D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</w:tcPr>
          <w:p w:rsidR="009C1A26" w:rsidRPr="00A81E1D" w:rsidRDefault="009C1A26" w:rsidP="00A222E9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21981.21</w:t>
            </w:r>
          </w:p>
        </w:tc>
      </w:tr>
      <w:tr w:rsidR="009C1A26" w:rsidRPr="00564738" w:rsidTr="00A81E1D">
        <w:tc>
          <w:tcPr>
            <w:tcW w:w="560" w:type="dxa"/>
          </w:tcPr>
          <w:p w:rsidR="009C1A26" w:rsidRPr="00A81E1D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477" w:type="dxa"/>
          </w:tcPr>
          <w:p w:rsidR="009C1A26" w:rsidRDefault="009C1A26">
            <w:r w:rsidRPr="00A604F8">
              <w:rPr>
                <w:rFonts w:ascii="Times New Roman" w:hAnsi="Times New Roman"/>
                <w:b/>
                <w:sz w:val="24"/>
                <w:szCs w:val="24"/>
              </w:rPr>
              <w:t>МОУ «СОШ с.Тепловка Новобурасского района Саратовской области»</w:t>
            </w:r>
          </w:p>
        </w:tc>
        <w:tc>
          <w:tcPr>
            <w:tcW w:w="1895" w:type="dxa"/>
          </w:tcPr>
          <w:p w:rsidR="009C1A26" w:rsidRPr="00A81E1D" w:rsidRDefault="009C1A26" w:rsidP="00E413A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Тихонова Алена Ильинечна</w:t>
            </w:r>
          </w:p>
        </w:tc>
        <w:tc>
          <w:tcPr>
            <w:tcW w:w="1613" w:type="dxa"/>
          </w:tcPr>
          <w:p w:rsidR="009C1A26" w:rsidRDefault="009C1A26" w:rsidP="008560CD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заместитель директора по ВР </w:t>
            </w:r>
          </w:p>
          <w:p w:rsidR="009C1A26" w:rsidRPr="00A81E1D" w:rsidRDefault="009C1A26" w:rsidP="008560CD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26" w:type="dxa"/>
          </w:tcPr>
          <w:p w:rsidR="009C1A26" w:rsidRPr="00A81E1D" w:rsidRDefault="009C1A26" w:rsidP="00A222E9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20597.63</w:t>
            </w:r>
          </w:p>
        </w:tc>
      </w:tr>
    </w:tbl>
    <w:p w:rsidR="009C1A26" w:rsidRPr="00055922" w:rsidRDefault="009C1A26" w:rsidP="00A81E1D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9C1A26" w:rsidRPr="00055922" w:rsidRDefault="009C1A26" w:rsidP="0005592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Дирек</w:t>
      </w:r>
      <w:r w:rsidRPr="00055922">
        <w:rPr>
          <w:rFonts w:ascii="Times New Roman" w:hAnsi="Times New Roman"/>
          <w:b/>
          <w:sz w:val="24"/>
          <w:szCs w:val="24"/>
        </w:rPr>
        <w:t>тор школы                                           А.Н.Новосардова</w:t>
      </w:r>
    </w:p>
    <w:sectPr w:rsidR="009C1A26" w:rsidRPr="00055922" w:rsidSect="00CF7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E1D"/>
    <w:rsid w:val="00024A9A"/>
    <w:rsid w:val="00055922"/>
    <w:rsid w:val="000D0865"/>
    <w:rsid w:val="00185003"/>
    <w:rsid w:val="002326BA"/>
    <w:rsid w:val="002374AA"/>
    <w:rsid w:val="00564738"/>
    <w:rsid w:val="007865B3"/>
    <w:rsid w:val="0085532B"/>
    <w:rsid w:val="008560CD"/>
    <w:rsid w:val="008F7100"/>
    <w:rsid w:val="009374F5"/>
    <w:rsid w:val="00993D50"/>
    <w:rsid w:val="009C1A26"/>
    <w:rsid w:val="009F26CC"/>
    <w:rsid w:val="00A222E9"/>
    <w:rsid w:val="00A604F8"/>
    <w:rsid w:val="00A81E1D"/>
    <w:rsid w:val="00CF7283"/>
    <w:rsid w:val="00E41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E1D"/>
    <w:pPr>
      <w:spacing w:after="200" w:line="276" w:lineRule="auto"/>
    </w:pPr>
    <w:rPr>
      <w:rFonts w:eastAsia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81E1D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161</Words>
  <Characters>920</Characters>
  <Application>Microsoft Office Outlook</Application>
  <DocSecurity>0</DocSecurity>
  <Lines>0</Lines>
  <Paragraphs>0</Paragraphs>
  <ScaleCrop>false</ScaleCrop>
  <Company>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Сосновцева</dc:creator>
  <cp:keywords/>
  <dc:description/>
  <cp:lastModifiedBy>S</cp:lastModifiedBy>
  <cp:revision>5</cp:revision>
  <dcterms:created xsi:type="dcterms:W3CDTF">2017-03-09T06:14:00Z</dcterms:created>
  <dcterms:modified xsi:type="dcterms:W3CDTF">2017-03-10T05:31:00Z</dcterms:modified>
</cp:coreProperties>
</file>